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181" w:rsidRPr="00DA07E4" w:rsidRDefault="00CC1181">
      <w:pPr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</w:pPr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Урок</w:t>
      </w:r>
      <w:r w:rsidRPr="00DA07E4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 по истории Древнего мира в 5 классе по теме: « Греки и критяне»</w:t>
      </w:r>
    </w:p>
    <w:p w:rsidR="00CC1181" w:rsidRDefault="00CC1181" w:rsidP="00F6090C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Автор: Антоненкова Анжелика Викторовна</w:t>
      </w:r>
    </w:p>
    <w:p w:rsidR="00CC1181" w:rsidRDefault="00CC1181" w:rsidP="00F6090C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Учитель истории МОУ Будинской ООШ</w:t>
      </w:r>
    </w:p>
    <w:p w:rsidR="00CC1181" w:rsidRDefault="00CC1181" w:rsidP="00F6090C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Тверская область</w:t>
      </w:r>
    </w:p>
    <w:p w:rsidR="00CC1181" w:rsidRDefault="00CC1181" w:rsidP="00F6090C">
      <w:pPr>
        <w:pStyle w:val="NoSpacing"/>
      </w:pPr>
    </w:p>
    <w:p w:rsidR="00CC1181" w:rsidRPr="00DA07E4" w:rsidRDefault="00CC1181" w:rsidP="00F6090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Цели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: - начать знакомство учащихся с новым древним государством, с его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интересной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ис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торией</w:t>
      </w:r>
    </w:p>
    <w:p w:rsidR="00CC1181" w:rsidRPr="00DA07E4" w:rsidRDefault="00CC1181" w:rsidP="00F6090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  <w:t>- изучить местонахождение, природные особенности Древней Греции</w:t>
      </w:r>
    </w:p>
    <w:p w:rsidR="00CC1181" w:rsidRPr="00DA07E4" w:rsidRDefault="00CC1181" w:rsidP="00F6090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  <w:t>- выяснить, как природные особенности влияли на занятия населения;</w:t>
      </w:r>
    </w:p>
    <w:p w:rsidR="00CC1181" w:rsidRPr="00DA07E4" w:rsidRDefault="00CC1181" w:rsidP="00F6090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  <w:t>- познакомить учащихся с новыми понятиями;</w:t>
      </w:r>
    </w:p>
    <w:p w:rsidR="00CC1181" w:rsidRPr="00DA07E4" w:rsidRDefault="00CC1181" w:rsidP="00F6090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Тип</w:t>
      </w:r>
      <w:r w:rsidRPr="00DA07E4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 урока: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изучение нового материала</w:t>
      </w:r>
    </w:p>
    <w:p w:rsidR="00CC1181" w:rsidRPr="00DA07E4" w:rsidRDefault="00CC1181" w:rsidP="00F6090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Методы</w:t>
      </w:r>
      <w:r w:rsidRPr="00DA07E4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: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беседа, работа с тексто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м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уч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ебника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, рассказ</w:t>
      </w:r>
    </w:p>
    <w:p w:rsidR="00CC1181" w:rsidRPr="00DA07E4" w:rsidRDefault="00CC1181" w:rsidP="00F6090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Формы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работы: групповые, индивидуальные</w:t>
      </w:r>
    </w:p>
    <w:p w:rsidR="00CC1181" w:rsidRPr="00DA07E4" w:rsidRDefault="00CC1181" w:rsidP="00F6090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DA07E4" w:rsidRDefault="00CC1181" w:rsidP="00F6090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Оборудование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: компьютер, презентация,  карточки для закр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епления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или рабочие тетради на печатной основе</w:t>
      </w:r>
    </w:p>
    <w:p w:rsidR="00CC1181" w:rsidRPr="00DA07E4" w:rsidRDefault="00CC1181" w:rsidP="00F6090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DA07E4" w:rsidRDefault="00CC1181" w:rsidP="00F6090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На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доске: тема урока, таблица для заполнения географического положения</w:t>
      </w:r>
    </w:p>
    <w:p w:rsidR="00CC1181" w:rsidRPr="00DA07E4" w:rsidRDefault="00CC1181" w:rsidP="00F6090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3715BA" w:rsidRDefault="00CC1181" w:rsidP="00F6090C">
      <w:pPr>
        <w:pStyle w:val="NoSpacing"/>
        <w:rPr>
          <w:rFonts w:ascii="Arial Unicode MS" w:eastAsia="Arial Unicode MS" w:hAnsi="Arial Unicode MS" w:cs="Arial Unicode MS"/>
          <w:b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</w:rPr>
        <w:t>Ход</w:t>
      </w:r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 xml:space="preserve"> ур</w:t>
      </w:r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</w:rPr>
        <w:t>ока</w:t>
      </w:r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>.</w:t>
      </w:r>
    </w:p>
    <w:p w:rsidR="00CC1181" w:rsidRPr="003715BA" w:rsidRDefault="00CC1181" w:rsidP="00F6090C">
      <w:pPr>
        <w:pStyle w:val="NoSpacing"/>
        <w:numPr>
          <w:ilvl w:val="0"/>
          <w:numId w:val="1"/>
        </w:numPr>
        <w:rPr>
          <w:rFonts w:ascii="Arial Unicode MS" w:eastAsia="Arial Unicode MS" w:hAnsi="Arial Unicode MS" w:cs="Arial Unicode MS"/>
          <w:b/>
          <w:sz w:val="28"/>
          <w:szCs w:val="28"/>
        </w:rPr>
      </w:pPr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</w:rPr>
        <w:t>Орг</w:t>
      </w:r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 xml:space="preserve">. </w:t>
      </w:r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</w:rPr>
        <w:t>начало</w:t>
      </w:r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 xml:space="preserve"> урока.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З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дравствуйте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, ребята! Рада видеть вас на нашем сегодняшнем уроке. Проверьте, всё ли у вас готово к работе.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DA07E4" w:rsidRDefault="00CC1181" w:rsidP="00F6090C">
      <w:pPr>
        <w:pStyle w:val="NoSpacing"/>
        <w:numPr>
          <w:ilvl w:val="0"/>
          <w:numId w:val="1"/>
        </w:numPr>
        <w:rPr>
          <w:rFonts w:ascii="Arial Unicode MS" w:eastAsia="Arial Unicode MS" w:hAnsi="Arial Unicode MS" w:cs="Arial Unicode MS"/>
          <w:sz w:val="28"/>
          <w:szCs w:val="28"/>
        </w:rPr>
      </w:pPr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</w:rPr>
        <w:t>Сообщение</w:t>
      </w:r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 xml:space="preserve"> темы и целей урока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.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>- На прошлом уроке мы с вами подвели итог по изучению Древнего Востока, вы выполняли контрол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ьную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рабо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ту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. Сегодня мы с вами начнём изучать ещё одну страну с удивительной культурой и историей, со страной в которой 1 раз в  4 го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да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можно было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услышать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такую весть: « Все в Олимпию! Свя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щенный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мир объявлен, дороги безопасны! Да победят сильнейшие!»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>- До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гадались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ли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вы о каком собы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тии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идёт речь? ( Олимпийские игры) 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>- Эта страна оказала огромное влияние на культуру многих народов. И сегодня мы начнём открывать тайны государства, которое называется… ( Древняя Греция)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- Запишите тему в тетрадь.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7979A0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 ( сл. 2)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Ребята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, а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какие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цели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для себя мы сегодня поставим, что мы с вами должны узнать?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7979A0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( сл. 3)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Изучать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страну мы с вами будем по такому </w:t>
      </w:r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плану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: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  <w:t xml:space="preserve">1. Местоположение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и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природные особенности.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  <w:t>2. Миф о Тесее и минотавре.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  <w:t>3. На Древнем Крите.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  <w:t>4. Гибель Критского царства.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>3. Изуч</w:t>
      </w:r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</w:rPr>
        <w:t>ение</w:t>
      </w:r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 xml:space="preserve"> нового материала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.</w:t>
      </w:r>
    </w:p>
    <w:p w:rsidR="00CC1181" w:rsidRPr="003715BA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r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1) рассказ учителя и работа с картой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>- С чего мы с вами всегда начинаем изучать новую страну? ( с её местонахождения)</w:t>
      </w:r>
    </w:p>
    <w:p w:rsidR="00CC1181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Что мы с вами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должны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выяснить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? </w:t>
      </w:r>
    </w:p>
    <w:p w:rsidR="00CC1181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7979A0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( сл. 4)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Поможет нам с вами в нашем ис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следовании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карта ( стр. 111) . Зан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осить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полученные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сведения мы с ва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ми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б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удем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в таблицу.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( сл.5)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38"/>
        <w:gridCol w:w="4573"/>
      </w:tblGrid>
      <w:tr w:rsidR="00CC1181" w:rsidRPr="00DA07E4" w:rsidTr="003A1EA3">
        <w:tc>
          <w:tcPr>
            <w:tcW w:w="4785" w:type="dxa"/>
          </w:tcPr>
          <w:p w:rsidR="00CC1181" w:rsidRPr="00DA07E4" w:rsidRDefault="00CC1181" w:rsidP="00F6090C">
            <w:pPr>
              <w:pStyle w:val="NoSpacing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DA07E4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   Критерии исследования</w:t>
            </w:r>
          </w:p>
        </w:tc>
        <w:tc>
          <w:tcPr>
            <w:tcW w:w="4786" w:type="dxa"/>
          </w:tcPr>
          <w:p w:rsidR="00CC1181" w:rsidRPr="00DA07E4" w:rsidRDefault="00CC1181" w:rsidP="00F6090C">
            <w:pPr>
              <w:pStyle w:val="NoSpacing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Характеристика</w:t>
            </w:r>
          </w:p>
        </w:tc>
      </w:tr>
      <w:tr w:rsidR="00CC1181" w:rsidRPr="00DA07E4" w:rsidTr="003A1EA3">
        <w:tc>
          <w:tcPr>
            <w:tcW w:w="4785" w:type="dxa"/>
          </w:tcPr>
          <w:p w:rsidR="00CC1181" w:rsidRPr="00DA07E4" w:rsidRDefault="00CC1181" w:rsidP="003A1EA3">
            <w:pPr>
              <w:pStyle w:val="NoSpacing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местонахождение</w:t>
            </w:r>
          </w:p>
          <w:p w:rsidR="00CC1181" w:rsidRPr="00DA07E4" w:rsidRDefault="00CC1181" w:rsidP="00F6090C">
            <w:pPr>
              <w:pStyle w:val="NoSpacing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NoSpacing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Рельеф</w:t>
            </w:r>
          </w:p>
          <w:p w:rsidR="00CC1181" w:rsidRPr="00DA07E4" w:rsidRDefault="00CC1181" w:rsidP="003A1EA3">
            <w:pPr>
              <w:pStyle w:val="ListParagraph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NoSpacing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Реки</w:t>
            </w:r>
          </w:p>
          <w:p w:rsidR="00CC1181" w:rsidRPr="00DA07E4" w:rsidRDefault="00CC1181" w:rsidP="003A1EA3">
            <w:pPr>
              <w:pStyle w:val="ListParagraph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NoSpacing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Почвы</w:t>
            </w:r>
          </w:p>
          <w:p w:rsidR="00CC1181" w:rsidRPr="00DA07E4" w:rsidRDefault="00CC1181" w:rsidP="003A1EA3">
            <w:pPr>
              <w:pStyle w:val="ListParagraph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NoSpacing"/>
              <w:ind w:left="720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ListParagraph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NoSpacing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Полезные</w:t>
            </w:r>
            <w:r w:rsidRPr="00DA07E4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ископаемые</w:t>
            </w:r>
          </w:p>
          <w:p w:rsidR="00CC1181" w:rsidRPr="00DA07E4" w:rsidRDefault="00CC1181" w:rsidP="003A1EA3">
            <w:pPr>
              <w:pStyle w:val="ListParagraph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NoSpacing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Климат</w:t>
            </w:r>
          </w:p>
          <w:p w:rsidR="00CC1181" w:rsidRPr="00DA07E4" w:rsidRDefault="00CC1181" w:rsidP="003A1EA3">
            <w:pPr>
              <w:pStyle w:val="ListParagraph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ListParagraph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NoSpacing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Омывается</w:t>
            </w:r>
          </w:p>
          <w:p w:rsidR="00CC1181" w:rsidRPr="00DA07E4" w:rsidRDefault="00CC1181" w:rsidP="00F6090C">
            <w:pPr>
              <w:pStyle w:val="NoSpacing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F6090C">
            <w:pPr>
              <w:pStyle w:val="NoSpacing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F6090C">
            <w:pPr>
              <w:pStyle w:val="NoSpacing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4786" w:type="dxa"/>
          </w:tcPr>
          <w:p w:rsidR="00CC1181" w:rsidRPr="00DA07E4" w:rsidRDefault="00CC1181" w:rsidP="003A1EA3">
            <w:pPr>
              <w:pStyle w:val="NoSpacing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На</w:t>
            </w:r>
            <w:r w:rsidRPr="00DA07E4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Балканском полуострове</w:t>
            </w:r>
          </w:p>
          <w:p w:rsidR="00CC1181" w:rsidRPr="00DA07E4" w:rsidRDefault="00CC1181" w:rsidP="004F75E2">
            <w:pPr>
              <w:pStyle w:val="NoSpacing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NoSpacing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Горный</w:t>
            </w:r>
          </w:p>
          <w:p w:rsidR="00CC1181" w:rsidRPr="00DA07E4" w:rsidRDefault="00CC1181" w:rsidP="003A1EA3">
            <w:pPr>
              <w:pStyle w:val="ListParagraph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NoSpacing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Больших</w:t>
            </w:r>
            <w:r w:rsidRPr="00DA07E4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и полноводных рек нет</w:t>
            </w:r>
          </w:p>
          <w:p w:rsidR="00CC1181" w:rsidRPr="00DA07E4" w:rsidRDefault="00CC1181" w:rsidP="003A1EA3">
            <w:pPr>
              <w:pStyle w:val="ListParagraph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NoSpacing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Каменистые</w:t>
            </w:r>
            <w:r w:rsidRPr="00DA07E4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, </w:t>
            </w:r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малопригодные</w:t>
            </w:r>
            <w:r w:rsidRPr="00DA07E4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для занятия с/х</w:t>
            </w:r>
          </w:p>
          <w:p w:rsidR="00CC1181" w:rsidRPr="00DA07E4" w:rsidRDefault="00CC1181" w:rsidP="003A1EA3">
            <w:pPr>
              <w:pStyle w:val="ListParagraph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ListParagraph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NoSpacing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Много</w:t>
            </w:r>
          </w:p>
          <w:p w:rsidR="00CC1181" w:rsidRPr="00DA07E4" w:rsidRDefault="00CC1181" w:rsidP="003A1EA3">
            <w:pPr>
              <w:pStyle w:val="ListParagraph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NoSpacing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Зима</w:t>
            </w:r>
            <w:r w:rsidRPr="00DA07E4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тёплая, но короткая, жаркий</w:t>
            </w:r>
          </w:p>
          <w:p w:rsidR="00CC1181" w:rsidRPr="00DA07E4" w:rsidRDefault="00CC1181" w:rsidP="003A1EA3">
            <w:pPr>
              <w:pStyle w:val="ListParagraph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NoSpacing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Эгейским</w:t>
            </w:r>
            <w:r w:rsidRPr="00DA07E4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и Ионическим морем</w:t>
            </w:r>
          </w:p>
        </w:tc>
      </w:tr>
    </w:tbl>
    <w:p w:rsidR="00CC1181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7979A0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( сл. 5)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Более 3,5 тыс. лет назад в Европе , в южной ча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сти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Балканского полуострова жили греческие племена. Они оставили народам мира богатое на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следие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: величественные здания, которые до сих пор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считаются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прекрасн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ейшими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в мире, великолепные произведения литературы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«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Одиссея» или « Илиада» Гомера,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в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наш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у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повседневную жизнь вошли многие слова греческого происхождения: театр, школа, педагог, наука.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7979A0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( </w:t>
      </w:r>
      <w:r w:rsidRPr="007979A0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сл</w:t>
      </w:r>
      <w:r w:rsidRPr="007979A0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. 6)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Рассмотрите карту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и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скажите, что вы можете сказать о ре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льефе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? ( горный)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- Греция – это горная страна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. Горные хребты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пересекают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её вдоль и поперёк. Самая высокая гора Греции – Олимп. Она расположена на северо-вос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токе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части страны. Греки никогда на н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её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не поднимались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>- Есть ли у вас предположение, почему ? ( Они верили, что на олимпе живут боги, и если человек их потревож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ит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, то они пошлют на него несчастья)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>- А как вы думаете, богата ли эта страна полезными ископаемыми?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- </w:t>
      </w:r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В</w:t>
      </w:r>
      <w:r w:rsidRPr="00DA07E4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 горах Греции было много же</w:t>
      </w:r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лезной</w:t>
      </w:r>
      <w:r w:rsidRPr="00DA07E4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 и медной руды, в стране было много глины и разных п</w:t>
      </w:r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ород</w:t>
      </w:r>
      <w:r w:rsidRPr="00DA07E4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 строительного камня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.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- Глядя на карту,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что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мы можем сказать о растительном покрове страны? ( </w:t>
      </w:r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леса</w:t>
      </w:r>
      <w:r w:rsidRPr="00DA07E4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 мало)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>- Каменистые склоны гор голы и п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окрыты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кустарниками и низкорослыми деревьями. Такой лес н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е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годится для строительства. Кора и листья служили пищей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козам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и овцам. Хвойный строевой лес рос только на севере Греции и к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ое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-где на юге.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>- Что вы мо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жете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сказать о водяном обеспечении Греции?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>- Есть ли здесь такие большие реки, как в Индии или Двуречье?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Полноводных</w:t>
      </w:r>
      <w:r w:rsidRPr="00DA07E4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 рек нет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. Когда в марте в горах тают снега, т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о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рек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и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переполняются и клокочут, но уже в мае они мелеют, а в июле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стоит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40 градусная жара ( в тени), когда выгорает трава и склоны гор приобретают желтоватый оттенок.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Климат</w:t>
      </w:r>
      <w:r w:rsidRPr="003715BA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 жаркий, зима короткая, тёплая и влажная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.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- Какие ещё  сведения о стране м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ы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узн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ать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и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з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карты?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>- Важной особенностью Греции является т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о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, что с запад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а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, востка и юга она окружена морем. 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>- Давайте назовём их.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>- Какую роль море играет в жизни людей? ( торгуют, занимаются рыболовство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м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)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>- Зная природные о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собенности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Греции, давайте пред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положим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,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чем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могли заниматься люди, проживающие здесь?</w:t>
      </w:r>
    </w:p>
    <w:p w:rsidR="00CC1181" w:rsidRPr="00DA07E4" w:rsidRDefault="00CC1181" w:rsidP="00F6090C">
      <w:pPr>
        <w:pStyle w:val="NoSpacing"/>
        <w:ind w:left="360"/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Занятия</w:t>
      </w:r>
      <w:r w:rsidRPr="00DA07E4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 греков:</w:t>
      </w:r>
    </w:p>
    <w:p w:rsidR="00CC1181" w:rsidRPr="00DA07E4" w:rsidRDefault="00CC1181" w:rsidP="00232F68">
      <w:pPr>
        <w:pStyle w:val="NoSpacing"/>
        <w:numPr>
          <w:ilvl w:val="0"/>
          <w:numId w:val="4"/>
        </w:numPr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Мореплавание</w:t>
      </w:r>
    </w:p>
    <w:p w:rsidR="00CC1181" w:rsidRPr="00DA07E4" w:rsidRDefault="00CC1181" w:rsidP="00232F68">
      <w:pPr>
        <w:pStyle w:val="NoSpacing"/>
        <w:numPr>
          <w:ilvl w:val="0"/>
          <w:numId w:val="4"/>
        </w:numPr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Рыболовство</w:t>
      </w:r>
    </w:p>
    <w:p w:rsidR="00CC1181" w:rsidRPr="00DA07E4" w:rsidRDefault="00CC1181" w:rsidP="00232F68">
      <w:pPr>
        <w:pStyle w:val="NoSpacing"/>
        <w:numPr>
          <w:ilvl w:val="0"/>
          <w:numId w:val="4"/>
        </w:numPr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Добыча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соли из морской воды</w:t>
      </w:r>
    </w:p>
    <w:p w:rsidR="00CC1181" w:rsidRPr="00DA07E4" w:rsidRDefault="00CC1181" w:rsidP="00232F68">
      <w:pPr>
        <w:pStyle w:val="NoSpacing"/>
        <w:numPr>
          <w:ilvl w:val="0"/>
          <w:numId w:val="4"/>
        </w:numPr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Торговля</w:t>
      </w:r>
    </w:p>
    <w:p w:rsidR="00CC1181" w:rsidRPr="00DA07E4" w:rsidRDefault="00CC1181" w:rsidP="00232F68">
      <w:pPr>
        <w:pStyle w:val="NoSpacing"/>
        <w:numPr>
          <w:ilvl w:val="0"/>
          <w:numId w:val="4"/>
        </w:numPr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Свиноводство</w:t>
      </w:r>
    </w:p>
    <w:p w:rsidR="00CC1181" w:rsidRPr="00DA07E4" w:rsidRDefault="00CC1181" w:rsidP="00232F68">
      <w:pPr>
        <w:pStyle w:val="NoSpacing"/>
        <w:numPr>
          <w:ilvl w:val="0"/>
          <w:numId w:val="4"/>
        </w:numPr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Овцеводство</w:t>
      </w:r>
    </w:p>
    <w:p w:rsidR="00CC1181" w:rsidRPr="00DA07E4" w:rsidRDefault="00CC1181" w:rsidP="00232F68">
      <w:pPr>
        <w:pStyle w:val="NoSpacing"/>
        <w:numPr>
          <w:ilvl w:val="0"/>
          <w:numId w:val="4"/>
        </w:numPr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Растёт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виноград и оливковые деревья, фиников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ая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пальма.</w:t>
      </w:r>
    </w:p>
    <w:p w:rsidR="00CC1181" w:rsidRPr="00DA07E4" w:rsidRDefault="00CC1181" w:rsidP="00232F68">
      <w:pPr>
        <w:pStyle w:val="NoSpacing"/>
        <w:numPr>
          <w:ilvl w:val="0"/>
          <w:numId w:val="4"/>
        </w:numPr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Ремесло</w:t>
      </w:r>
    </w:p>
    <w:p w:rsidR="00CC1181" w:rsidRPr="00DA07E4" w:rsidRDefault="00CC1181" w:rsidP="00232F68">
      <w:pPr>
        <w:pStyle w:val="NoSpacing"/>
        <w:numPr>
          <w:ilvl w:val="0"/>
          <w:numId w:val="4"/>
        </w:numPr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Торговля</w:t>
      </w:r>
    </w:p>
    <w:p w:rsidR="00CC1181" w:rsidRPr="00DA07E4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 Кто хо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чет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обобщить полученные при исследовании стра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ны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сведения 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и составить связный рассказ о природе Древней Греции?</w:t>
      </w:r>
    </w:p>
    <w:p w:rsidR="00CC1181" w:rsidRPr="00DA07E4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Обобщим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: Греция – это страна гор, морей, быстрых горных рек, в которых путник может утолить жажду в жарки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й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день. Зима короткая, тёплая и влажная. Хотя в стране мало лесов,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плодородных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зе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мель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, а почва каменистая, непригодная для занятия с/х, её природы нельзя считать бедной. Между горами находятся пастбища, на которых пасутся козы и овцы, растёт виноград и оли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вковые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деревья. В стране много полезных ископаемых.</w:t>
      </w:r>
    </w:p>
    <w:p w:rsidR="00CC1181" w:rsidRPr="00DA07E4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DA07E4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- На рубеже </w:t>
      </w:r>
      <w:r w:rsidRPr="00DA07E4">
        <w:rPr>
          <w:rFonts w:ascii="Arial Unicode MS" w:eastAsia="Arial Unicode MS" w:hAnsi="Arial Unicode MS" w:cs="Arial Unicode MS"/>
          <w:sz w:val="28"/>
          <w:szCs w:val="28"/>
          <w:lang w:val="en-US"/>
        </w:rPr>
        <w:t>III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–</w:t>
      </w:r>
      <w:r w:rsidRPr="00DA07E4">
        <w:rPr>
          <w:rFonts w:ascii="Arial Unicode MS" w:eastAsia="Arial Unicode MS" w:hAnsi="Arial Unicode MS" w:cs="Arial Unicode MS"/>
          <w:sz w:val="28"/>
          <w:szCs w:val="28"/>
          <w:lang w:val="en-US"/>
        </w:rPr>
        <w:t>II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тысячелетия племена р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асселились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в северо-восточном средиземноморье. Свою страну они назвали краси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вым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именем – Эллада, а себя называли эллинами.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Позже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эту страну стали называть Греция, а её жителями греков.</w:t>
      </w:r>
    </w:p>
    <w:p w:rsidR="00CC1181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>- Если мы с вами обратимся снова к карте, то може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м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увидеть, что страна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разделена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на 3 части, назовите и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х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( Северная, Средняя и Южная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Гр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еция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)</w:t>
      </w:r>
      <w:bookmarkStart w:id="0" w:name="_GoBack"/>
      <w:bookmarkEnd w:id="0"/>
    </w:p>
    <w:p w:rsidR="00CC1181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В те времена было много независимых городов.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Давайте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по очереди будем называть крупные г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орода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Греции</w:t>
      </w:r>
      <w:r>
        <w:rPr>
          <w:rFonts w:ascii="Arial Unicode MS" w:eastAsia="Arial Unicode MS" w:hAnsi="Arial Unicode MS" w:cs="Arial Unicode MS"/>
          <w:sz w:val="28"/>
          <w:szCs w:val="28"/>
        </w:rPr>
        <w:t>.</w:t>
      </w:r>
    </w:p>
    <w:p w:rsidR="00CC1181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Как вы думаете, какой город был столицей Греции? (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Микены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) </w:t>
      </w:r>
    </w:p>
    <w:p w:rsidR="00CC1181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Кто из вас знает,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какой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город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сейчас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является столицей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Греции</w:t>
      </w:r>
      <w:r>
        <w:rPr>
          <w:rFonts w:ascii="Arial Unicode MS" w:eastAsia="Arial Unicode MS" w:hAnsi="Arial Unicode MS" w:cs="Arial Unicode MS"/>
          <w:sz w:val="28"/>
          <w:szCs w:val="28"/>
        </w:rPr>
        <w:t>?                  ( Афи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ны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) </w:t>
      </w:r>
    </w:p>
    <w:p w:rsidR="00CC1181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Греции принадлежал большой остров.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Найдите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его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на карте и назовите. ( Крит) </w:t>
      </w:r>
    </w:p>
    <w:p w:rsidR="00CC1181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Мы с вами выяснили, где нах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одится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Гр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еция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,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каковы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её природные особенности, какой город был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столицей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.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А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теперь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давайте познакомимся с мифами, чтобы поближе узнать эту страну.</w:t>
      </w:r>
    </w:p>
    <w:p w:rsidR="00CC1181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( сл. 7) 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Что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такое миф? ( это ф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антастическое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сказ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ание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о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богах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и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героях) </w:t>
      </w:r>
    </w:p>
    <w:p w:rsidR="00CC1181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Мифы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Древней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Греции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передав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ались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из уста в уста.</w:t>
      </w:r>
    </w:p>
    <w:p w:rsidR="00CC1181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Предлагаю вам заглянуть на этот за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гадочный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для нас остров, чтобы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познакомиться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с мифом о Тесее и минотавре.</w:t>
      </w:r>
    </w:p>
    <w:p w:rsidR="00CC1181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( сл. 8 -14</w:t>
      </w:r>
      <w:r w:rsidRPr="00300530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)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– картинки из мифа</w:t>
      </w:r>
    </w:p>
    <w:p w:rsidR="00CC1181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А познакомит нас с ним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…</w:t>
      </w:r>
      <w:r>
        <w:rPr>
          <w:rFonts w:ascii="Arial Unicode MS" w:eastAsia="Arial Unicode MS" w:hAnsi="Arial Unicode MS" w:cs="Arial Unicode MS"/>
          <w:sz w:val="28"/>
          <w:szCs w:val="28"/>
        </w:rPr>
        <w:t>..</w:t>
      </w:r>
    </w:p>
    <w:p w:rsidR="00CC1181" w:rsidRPr="003715BA" w:rsidRDefault="00CC1181" w:rsidP="00232F68">
      <w:pPr>
        <w:pStyle w:val="NoSpacing"/>
        <w:rPr>
          <w:rFonts w:ascii="Arial Unicode MS" w:eastAsia="Arial Unicode MS" w:hAnsi="Arial Unicode MS" w:cs="Arial Unicode MS"/>
          <w:b/>
          <w:sz w:val="28"/>
          <w:szCs w:val="28"/>
        </w:rPr>
      </w:pPr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>( подведём итог п</w:t>
      </w:r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</w:rPr>
        <w:t>рослушанного</w:t>
      </w:r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 xml:space="preserve"> </w:t>
      </w:r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</w:rPr>
        <w:t>сообщения</w:t>
      </w:r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 xml:space="preserve">) </w:t>
      </w:r>
    </w:p>
    <w:p w:rsidR="00CC1181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Вы прос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лушали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миф, а сейчас я хочу проверить, как внимательно вы слушали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…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</w:p>
    <w:p w:rsidR="00CC1181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Скажите, п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ожалуйста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, 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с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какой целью каждые 9 лет жители Афин посылали на Крит 7 девушек и 7 юношей? ( их пожирал минотавр) </w:t>
      </w:r>
    </w:p>
    <w:p w:rsidR="00CC1181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Кто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такой Минотавр? ( чуд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овище</w:t>
      </w:r>
      <w:r>
        <w:rPr>
          <w:rFonts w:ascii="Arial Unicode MS" w:eastAsia="Arial Unicode MS" w:hAnsi="Arial Unicode MS" w:cs="Arial Unicode MS"/>
          <w:sz w:val="28"/>
          <w:szCs w:val="28"/>
        </w:rPr>
        <w:t>, имевшее тело человека и голову быка)</w:t>
      </w:r>
    </w:p>
    <w:p w:rsidR="00CC1181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Почему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царский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сын Тесей принял решение отправиться на остров?</w:t>
      </w:r>
    </w:p>
    <w:p w:rsidR="00CC1181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( он не мог слышать упрёки в собственный адрес)</w:t>
      </w:r>
    </w:p>
    <w:p w:rsidR="00CC1181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Кто помог Тесею спастись? Каким образом?</w:t>
      </w:r>
    </w:p>
    <w:p w:rsidR="00CC1181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Как греки объясняют название Эгейского моря? ( погиб царь Э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гей</w:t>
      </w:r>
      <w:r>
        <w:rPr>
          <w:rFonts w:ascii="Arial Unicode MS" w:eastAsia="Arial Unicode MS" w:hAnsi="Arial Unicode MS" w:cs="Arial Unicode MS"/>
          <w:sz w:val="28"/>
          <w:szCs w:val="28"/>
        </w:rPr>
        <w:t>)</w:t>
      </w:r>
    </w:p>
    <w:p w:rsidR="00CC1181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Мы с вами выяснили, что Тесею помог избежать опасности Дедал.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Давайте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побольше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узнаем о нём.</w:t>
      </w:r>
    </w:p>
    <w:p w:rsidR="00CC1181" w:rsidRDefault="00CC1181" w:rsidP="00232F68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EA2E7C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- ( сл. 15-16)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Дедал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и Икар</w:t>
      </w:r>
    </w:p>
    <w:p w:rsidR="00CC1181" w:rsidRPr="00EA2E7C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В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те далёкие времена, когда у людей ещё не было ни инструментов, ни машин, жил в Афинах великий художник Дедал. Он первый науч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ил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греков строить прекрасные здания. До него художники не умели изображать людей в движении и делали статуи, похожие на запелёнатых кукол с закрытыми глазами. Дедал же стал высекать из мрамора великолепные статуи, изображающие людей в движении.</w:t>
      </w:r>
    </w:p>
    <w:p w:rsidR="00CC1181" w:rsidRPr="00EA2E7C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Для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своей р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аботы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Дедал сам придумал и сделал инструменты и научил людей пользоваться ими. Он научил строителей зданий, как проверять - камнем на нитке, - правильно ли кладут они стены.</w:t>
      </w:r>
    </w:p>
    <w:p w:rsidR="00CC1181" w:rsidRPr="00EA2E7C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У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Дедала был племянник. Он помогал художнику в мастерской и учился у него искусств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ам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>. Рассматривая однажды плавники рыбы, он догадался сделать пилу; придумал циркуль, чтобы чертить правильный круг; вырезал из дерева круг, заставил его вращаться и стал лепить на нём глиняную посуду - горшки, кувшины и круглые чаши.</w:t>
      </w:r>
    </w:p>
    <w:p w:rsidR="00CC1181" w:rsidRPr="00EA2E7C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Однажды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Дедал с юнош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ей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взошли на вершину Акрополя, чтобы с высоты посмотреть на красоту города. Задумавшись, юноша ступил на самый край обрыва, не удержался, упал с горы и разбился.</w:t>
      </w:r>
    </w:p>
    <w:p w:rsidR="00CC1181" w:rsidRPr="00EA2E7C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Афиняне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обвинили Дедала в гибели мальчика. Дедалу пришлось бежать из Афин. На корабле он доб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рался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до острова Крита и явил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ся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к критскому царю Миносу.</w:t>
      </w:r>
    </w:p>
    <w:p w:rsidR="00CC1181" w:rsidRPr="00EA2E7C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Минос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был рад, что судьба привела к нему знаменитого афинского строителя и художника. Царь дал пристанище Дедалу и заставил его работать на себя. Дедал выстроил ему Лабиринт, где было столько комна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т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и так запутаны ходы, что всякий, кто входил туда, уже не мог сам найти выход.</w:t>
      </w:r>
    </w:p>
    <w:p w:rsidR="00CC1181" w:rsidRPr="00EA2E7C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До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сих пор на острове Крите показывают остатки этого великолепного сооружения.</w:t>
      </w:r>
    </w:p>
    <w:p w:rsidR="00CC1181" w:rsidRPr="00EA2E7C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EA2E7C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Долго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жил Дедал у царя Миноса пленником на чужом острове ср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еди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моря. Часто сидел он на морском берегу, глядя в сторону родного края, вспоминал свой прекрасный город и тосковал. Уже много лет прошло, и, наверное, уже никто не помнил, в чём его обвиняли. Но Дедал знал, что Минос никогда не отпустит его и ни один корабль, отплывающий от Крита, не пос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меет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взять его с собой, опасаясь преследования. И всё-таки Дедал постоянно думал о возвращении.</w:t>
      </w:r>
    </w:p>
    <w:p w:rsidR="00CC1181" w:rsidRPr="00EA2E7C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И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ему захотелось сделать себе крылья, чтобы улететь из плена. Он стал собирать перья больших птиц, искусно связывал их льняными крепкими нитками и скреплял вос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ком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>. Скоро он сделал четыре крыла - два для себя и два для с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воего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сына Икара, который жил вместе с ним на Крите. Перевязью крест-накрест прикреплялись крылья к груди и к рукам.</w:t>
      </w:r>
    </w:p>
    <w:p w:rsidR="00CC1181" w:rsidRPr="00EA2E7C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И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вот наступил день, когда Дедал попробовал свои крылья, надел и, плавно маха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я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руками, поднялся над землёй. Крылья держали его в воздухе, и он направлял свой полёт в ту сторону, куда хотел.</w:t>
      </w:r>
    </w:p>
    <w:p w:rsidR="00CC1181" w:rsidRPr="00EA2E7C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Спустившись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вниз, он надел крылья сыну и учил его летать.</w:t>
      </w:r>
    </w:p>
    <w:p w:rsidR="00CC1181" w:rsidRPr="00EA2E7C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- Спокойно и ровно взмахивай руками, не спускайся слишком низко к волнам, чтобы не 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смочить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крылья, и не поднимайся высоко, чтобы лучи солнца не опалили тебя. Лети за мной следом. - Так говорил он Икару.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И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вот рано утром они улетели с острова Крита.</w:t>
      </w:r>
    </w:p>
    <w:p w:rsidR="00CC1181" w:rsidRPr="00EA2E7C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Осторожно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летел Дедал, держась ближе к поверхности моря и боязливо оглядывался на сына.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А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Икару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по душе был вольный полёт. Всё быстрее р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ассекал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он крыльями воздух, и ему захотелось подняться высоко-высоко, выше ласточек, выше самого жаворонка, который поёт, глядя прямо в лицо солнцу. И в ту минуту, когда отец не глядел на него, Икар поднялся в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ысоко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вверх, к самому солнцу.</w:t>
      </w:r>
    </w:p>
    <w:p w:rsidR="00CC1181" w:rsidRPr="00EA2E7C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EA2E7C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Под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жаркими лучами растаял воск, скреплявший крылья, перья распались и разлетелись вокруг. Напрасно взмахивал Икар руками, - уже ничто больше не удерживало его в высоте. Он стремительно падал, упал и исчез в глубине моря.Оглян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улся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Дедал - и не увидел в синеве неба летящего сына. Он глянул на море - лишь белые перья плыли на волнах.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Дедал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бежал и прибыл в сицилийский Камик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. 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Критский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царь, не смирившись с потерей Дедала, разослал гонцов которые возвещали: «Кто сумеет продеть ск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возь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морскую раковину нитку, да так, чтобы вошла она в один конец, прошла все извилины и вышла в другой, будет щедро награжден великим Миносом!» Он понимал, что только Дедал мог взяться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за подобное дело. Захотел  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царь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, спрятавший Дедала получить обещанную 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награду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; Дедал был ему благодарен за оказанное гостеприимство и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научил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, как выполнить задание. 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Надо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было привязать нитку к муравью и запустить его в раковину. Муравей, обегая все стенки раковины, находит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выход, а за ним тянется нить. 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Кокал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думал, что окаже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тся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у него в руках щедрая награда, но нет: «Немедленно выдай мне беглеца Дедала — точно знаю я, что прячется он у тебя». Страшно было Кокалу ослушаться приказа грозного царя, но никак не хотели расставаться с Дедалом. Тогда он пригласил к себе Миноса, и, 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зазвав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гостя в баню, его дочери облили Критского царя кипятком.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ab/>
        <w:t xml:space="preserve">              </w:t>
      </w:r>
      <w:r w:rsidRPr="005B211A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3. На Древнем Крите</w:t>
      </w:r>
      <w:r>
        <w:rPr>
          <w:rFonts w:ascii="Arial Unicode MS" w:eastAsia="Arial Unicode MS" w:hAnsi="Arial Unicode MS" w:cs="Arial Unicode MS"/>
          <w:sz w:val="28"/>
          <w:szCs w:val="28"/>
        </w:rPr>
        <w:t>.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Мы продолжаем путешествовать дальше. Следующая наша остановка – остров Крит. </w:t>
      </w:r>
    </w:p>
    <w:p w:rsidR="00CC1181" w:rsidRPr="00EA2E7C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Что мы с вами должны узнать?</w:t>
      </w:r>
    </w:p>
    <w:p w:rsidR="00CC1181" w:rsidRPr="005B211A" w:rsidRDefault="00CC1181" w:rsidP="00EA2E7C">
      <w:pPr>
        <w:pStyle w:val="NoSpacing"/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</w:pPr>
      <w:r w:rsidRPr="005B211A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( сл. 17) </w:t>
      </w:r>
    </w:p>
    <w:p w:rsidR="00CC1181" w:rsidRPr="00EA2E7C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Сто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лет назад археологи начали раск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опки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на острове. Близ древнего города Кносса они раскопали огромный дворец . Как и сказочный Лабиринт, дворец имел сотни помещений , коридоров, лестниц и переходов. Отправимся в этот удивительный дворец.</w:t>
      </w:r>
    </w:p>
    <w:p w:rsidR="00CC1181" w:rsidRPr="005B211A" w:rsidRDefault="00CC1181" w:rsidP="00EA2E7C">
      <w:pPr>
        <w:pStyle w:val="NoSpacing"/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</w:pPr>
      <w:r w:rsidRPr="005B211A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( сл. 18) 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>Окон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было немного: солнечный свет и возду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х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проникал через световые колодцы – отверстия в крыше. Это спасало от холодных ветров зимой и изнуряющей жары летом.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5B211A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( сл. 19)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 Стены дворца художники украшали росписями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5B211A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( сл. 20) </w:t>
      </w:r>
      <w:r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– </w:t>
      </w:r>
    </w:p>
    <w:p w:rsidR="00CC1181" w:rsidRPr="001F4A09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Перед вами одна из стен, на которую нанесена роспись. Кто может предста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вить</w:t>
      </w:r>
      <w:r>
        <w:rPr>
          <w:rFonts w:ascii="Arial Unicode MS" w:eastAsia="Arial Unicode MS" w:hAnsi="Arial Unicode MS" w:cs="Arial Unicode MS"/>
          <w:sz w:val="28"/>
          <w:szCs w:val="28"/>
        </w:rPr>
        <w:t>, что на ней изображено?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>Одна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из них изображает игры с быком, почитавшемся на Крите как священное животное. В большой двор рядом с помещение дворца являются сам царь, его вельможи и знатные дамы. Вот мчится по двору разъярённый бык. На его рогах висит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девушка</w:t>
      </w:r>
      <w:r>
        <w:rPr>
          <w:rFonts w:ascii="Arial Unicode MS" w:eastAsia="Arial Unicode MS" w:hAnsi="Arial Unicode MS" w:cs="Arial Unicode MS"/>
          <w:sz w:val="28"/>
          <w:szCs w:val="28"/>
        </w:rPr>
        <w:t>; на спине делает стойку юноша. Ещё одна девушка, выполнив упражнение, соскочила на землю. Такое мастерство и мужество очень нравилось зрителям.</w:t>
      </w:r>
    </w:p>
    <w:p w:rsidR="00CC1181" w:rsidRDefault="00CC1181" w:rsidP="001F4A09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1F4A09" w:rsidRDefault="00CC1181" w:rsidP="001F4A09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r w:rsidRPr="001F4A09">
        <w:rPr>
          <w:rFonts w:ascii="Arial Unicode MS" w:eastAsia="Arial Unicode MS" w:hAnsi="Arial Unicode MS" w:cs="Arial Unicode MS" w:hint="eastAsia"/>
          <w:sz w:val="28"/>
          <w:szCs w:val="28"/>
        </w:rPr>
        <w:t>Задолго</w:t>
      </w:r>
      <w:r w:rsidRPr="001F4A09">
        <w:rPr>
          <w:rFonts w:ascii="Arial Unicode MS" w:eastAsia="Arial Unicode MS" w:hAnsi="Arial Unicode MS" w:cs="Arial Unicode MS"/>
          <w:sz w:val="28"/>
          <w:szCs w:val="28"/>
        </w:rPr>
        <w:t xml:space="preserve"> до финикийцев критяне славились как отважные мореходы, цари Крита властвовали на Эгейском мор</w:t>
      </w:r>
      <w:r w:rsidRPr="001F4A09">
        <w:rPr>
          <w:rFonts w:ascii="Arial Unicode MS" w:eastAsia="Arial Unicode MS" w:hAnsi="Arial Unicode MS" w:cs="Arial Unicode MS" w:hint="eastAsia"/>
          <w:sz w:val="28"/>
          <w:szCs w:val="28"/>
        </w:rPr>
        <w:t>е</w:t>
      </w:r>
      <w:r w:rsidRPr="001F4A09">
        <w:rPr>
          <w:rFonts w:ascii="Arial Unicode MS" w:eastAsia="Arial Unicode MS" w:hAnsi="Arial Unicode MS" w:cs="Arial Unicode MS"/>
          <w:sz w:val="28"/>
          <w:szCs w:val="28"/>
        </w:rPr>
        <w:t>. На Крите найдены глиняные таблички с непонятными письменами. Эти надписи пока не разгаданы.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1F4A09" w:rsidRDefault="00CC1181" w:rsidP="00EA2E7C">
      <w:pPr>
        <w:pStyle w:val="NoSpacing"/>
        <w:rPr>
          <w:rFonts w:ascii="Arial Unicode MS" w:eastAsia="Arial Unicode MS" w:hAnsi="Arial Unicode MS" w:cs="Arial Unicode MS"/>
          <w:b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ab/>
      </w:r>
      <w:r>
        <w:rPr>
          <w:rFonts w:ascii="Arial Unicode MS" w:eastAsia="Arial Unicode MS" w:hAnsi="Arial Unicode MS" w:cs="Arial Unicode MS"/>
          <w:sz w:val="28"/>
          <w:szCs w:val="28"/>
        </w:rPr>
        <w:tab/>
      </w:r>
      <w:r w:rsidRPr="001F4A09">
        <w:rPr>
          <w:rFonts w:ascii="Arial Unicode MS" w:eastAsia="Arial Unicode MS" w:hAnsi="Arial Unicode MS" w:cs="Arial Unicode MS"/>
          <w:b/>
          <w:sz w:val="28"/>
          <w:szCs w:val="28"/>
        </w:rPr>
        <w:t>4. Гибель Критского царства.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Мы с вами говорили о том, что Крит был сильным и могучим государством, но это не помогло ему спастись от гибели. 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Есть ли у в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ас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предположения, как погиб этот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удивительный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остров?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Об этом вы узнаете, прочитав материал на стр. 116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ab/>
      </w:r>
      <w:r>
        <w:rPr>
          <w:rFonts w:ascii="Arial Unicode MS" w:eastAsia="Arial Unicode MS" w:hAnsi="Arial Unicode MS" w:cs="Arial Unicode MS"/>
          <w:sz w:val="28"/>
          <w:szCs w:val="28"/>
        </w:rPr>
        <w:tab/>
      </w:r>
      <w:r w:rsidRPr="001F4A09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2) самостоятельная работа учащихся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                            Стр. 116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Что же послужило причиной гибели Критского царства?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EC6CEA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 w:rsidRPr="00EC6CEA">
        <w:rPr>
          <w:rFonts w:ascii="Arial Unicode MS" w:eastAsia="Arial Unicode MS" w:hAnsi="Arial Unicode MS" w:cs="Arial Unicode MS"/>
          <w:b/>
          <w:sz w:val="28"/>
          <w:szCs w:val="28"/>
        </w:rPr>
        <w:t>4. П</w:t>
      </w:r>
      <w:r w:rsidRPr="00EC6CEA">
        <w:rPr>
          <w:rFonts w:ascii="Arial Unicode MS" w:eastAsia="Arial Unicode MS" w:hAnsi="Arial Unicode MS" w:cs="Arial Unicode MS" w:hint="eastAsia"/>
          <w:b/>
          <w:sz w:val="28"/>
          <w:szCs w:val="28"/>
        </w:rPr>
        <w:t>одведение</w:t>
      </w:r>
      <w:r w:rsidRPr="00EC6CEA">
        <w:rPr>
          <w:rFonts w:ascii="Arial Unicode MS" w:eastAsia="Arial Unicode MS" w:hAnsi="Arial Unicode MS" w:cs="Arial Unicode MS"/>
          <w:b/>
          <w:sz w:val="28"/>
          <w:szCs w:val="28"/>
        </w:rPr>
        <w:t xml:space="preserve"> </w:t>
      </w:r>
      <w:r w:rsidRPr="00EC6CEA">
        <w:rPr>
          <w:rFonts w:ascii="Arial Unicode MS" w:eastAsia="Arial Unicode MS" w:hAnsi="Arial Unicode MS" w:cs="Arial Unicode MS" w:hint="eastAsia"/>
          <w:b/>
          <w:sz w:val="28"/>
          <w:szCs w:val="28"/>
        </w:rPr>
        <w:t>итога</w:t>
      </w:r>
      <w:r w:rsidRPr="00EC6CEA">
        <w:rPr>
          <w:rFonts w:ascii="Arial Unicode MS" w:eastAsia="Arial Unicode MS" w:hAnsi="Arial Unicode MS" w:cs="Arial Unicode MS"/>
          <w:b/>
          <w:sz w:val="28"/>
          <w:szCs w:val="28"/>
        </w:rPr>
        <w:t xml:space="preserve"> урока</w:t>
      </w:r>
      <w:r w:rsidRPr="00EC6CEA">
        <w:rPr>
          <w:rFonts w:ascii="Arial Unicode MS" w:eastAsia="Arial Unicode MS" w:hAnsi="Arial Unicode MS" w:cs="Arial Unicode MS"/>
          <w:sz w:val="28"/>
          <w:szCs w:val="28"/>
        </w:rPr>
        <w:t>: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А сейчас давайте выясним, достигли ли мы тех целей, которые ставили перед собой?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Давайте проверим, как вы усвоили новый мате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риал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Откройте рабочую тетрадь на печатной основе и выполните задания № 1-3.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EC6CEA" w:rsidRDefault="00CC1181" w:rsidP="00EA2E7C">
      <w:pPr>
        <w:pStyle w:val="NoSpacing"/>
        <w:rPr>
          <w:rFonts w:ascii="Arial Unicode MS" w:eastAsia="Arial Unicode MS" w:hAnsi="Arial Unicode MS" w:cs="Arial Unicode MS"/>
          <w:b/>
          <w:sz w:val="28"/>
          <w:szCs w:val="28"/>
        </w:rPr>
      </w:pPr>
      <w:r w:rsidRPr="00EC6CEA">
        <w:rPr>
          <w:rFonts w:ascii="Arial Unicode MS" w:eastAsia="Arial Unicode MS" w:hAnsi="Arial Unicode MS" w:cs="Arial Unicode MS"/>
          <w:b/>
          <w:sz w:val="28"/>
          <w:szCs w:val="28"/>
        </w:rPr>
        <w:t>5. Рефлексия: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Сегодня на уроке я узнал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…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Мне очень понравилось ( ся)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…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Мне было непонятно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…</w:t>
      </w:r>
    </w:p>
    <w:p w:rsidR="00CC1181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EC6CEA" w:rsidRDefault="00CC1181" w:rsidP="00EA2E7C">
      <w:pPr>
        <w:pStyle w:val="NoSpacing"/>
        <w:rPr>
          <w:rFonts w:ascii="Arial Unicode MS" w:eastAsia="Arial Unicode MS" w:hAnsi="Arial Unicode MS" w:cs="Arial Unicode MS"/>
          <w:b/>
          <w:sz w:val="28"/>
          <w:szCs w:val="28"/>
        </w:rPr>
      </w:pPr>
      <w:r w:rsidRPr="00EC6CEA">
        <w:rPr>
          <w:rFonts w:ascii="Arial Unicode MS" w:eastAsia="Arial Unicode MS" w:hAnsi="Arial Unicode MS" w:cs="Arial Unicode MS"/>
          <w:b/>
          <w:sz w:val="28"/>
          <w:szCs w:val="28"/>
        </w:rPr>
        <w:t>6. Домашнее задание:</w:t>
      </w:r>
    </w:p>
    <w:p w:rsidR="00CC1181" w:rsidRPr="00EC6CEA" w:rsidRDefault="00CC1181" w:rsidP="00EC6CEA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ab/>
      </w:r>
      <w:r w:rsidRPr="00EC6CEA">
        <w:rPr>
          <w:rFonts w:ascii="Arial Unicode MS" w:eastAsia="Arial Unicode MS" w:hAnsi="Arial Unicode MS" w:cs="Arial Unicode MS" w:hint="eastAsia"/>
          <w:bCs/>
          <w:sz w:val="28"/>
          <w:szCs w:val="28"/>
        </w:rPr>
        <w:t>Параграф</w:t>
      </w:r>
      <w:r w:rsidRPr="00EC6CEA">
        <w:rPr>
          <w:rFonts w:ascii="Arial Unicode MS" w:eastAsia="Arial Unicode MS" w:hAnsi="Arial Unicode MS" w:cs="Arial Unicode MS"/>
          <w:bCs/>
          <w:sz w:val="28"/>
          <w:szCs w:val="28"/>
        </w:rPr>
        <w:t xml:space="preserve"> 24, вопросы, термины, нарисовать рисунок к понравившемуся миф</w:t>
      </w:r>
      <w:r w:rsidRPr="00EC6CEA">
        <w:rPr>
          <w:rFonts w:ascii="Arial Unicode MS" w:eastAsia="Arial Unicode MS" w:hAnsi="Arial Unicode MS" w:cs="Arial Unicode MS" w:hint="eastAsia"/>
          <w:bCs/>
          <w:sz w:val="28"/>
          <w:szCs w:val="28"/>
        </w:rPr>
        <w:t>у</w:t>
      </w:r>
      <w:r w:rsidRPr="00EC6CEA">
        <w:rPr>
          <w:rFonts w:ascii="Arial Unicode MS" w:eastAsia="Arial Unicode MS" w:hAnsi="Arial Unicode MS" w:cs="Arial Unicode MS"/>
          <w:bCs/>
          <w:sz w:val="28"/>
          <w:szCs w:val="28"/>
        </w:rPr>
        <w:t xml:space="preserve">  ( по желанию)</w:t>
      </w:r>
      <w:r w:rsidRPr="00EC6CEA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</w:p>
    <w:p w:rsidR="00CC1181" w:rsidRPr="001F4A09" w:rsidRDefault="00CC1181" w:rsidP="00EA2E7C">
      <w:pPr>
        <w:pStyle w:val="NoSpacing"/>
        <w:rPr>
          <w:rFonts w:ascii="Arial Unicode MS" w:eastAsia="Arial Unicode MS" w:hAnsi="Arial Unicode MS" w:cs="Arial Unicode MS"/>
          <w:sz w:val="28"/>
          <w:szCs w:val="28"/>
        </w:rPr>
      </w:pPr>
    </w:p>
    <w:sectPr w:rsidR="00CC1181" w:rsidRPr="001F4A09" w:rsidSect="008E758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181" w:rsidRDefault="00CC1181" w:rsidP="00232F68">
      <w:pPr>
        <w:spacing w:after="0" w:line="240" w:lineRule="auto"/>
      </w:pPr>
      <w:r>
        <w:separator/>
      </w:r>
    </w:p>
  </w:endnote>
  <w:endnote w:type="continuationSeparator" w:id="1">
    <w:p w:rsidR="00CC1181" w:rsidRDefault="00CC1181" w:rsidP="00232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181" w:rsidRDefault="00CC1181" w:rsidP="00232F68">
      <w:pPr>
        <w:spacing w:after="0" w:line="240" w:lineRule="auto"/>
      </w:pPr>
      <w:r>
        <w:separator/>
      </w:r>
    </w:p>
  </w:footnote>
  <w:footnote w:type="continuationSeparator" w:id="1">
    <w:p w:rsidR="00CC1181" w:rsidRDefault="00CC1181" w:rsidP="00232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81" w:rsidRDefault="00CC1181">
    <w:pPr>
      <w:pStyle w:val="Header"/>
      <w:jc w:val="right"/>
    </w:pPr>
    <w:fldSimple w:instr="PAGE   \* MERGEFORMAT">
      <w:r>
        <w:rPr>
          <w:noProof/>
        </w:rPr>
        <w:t>1</w:t>
      </w:r>
    </w:fldSimple>
  </w:p>
  <w:p w:rsidR="00CC1181" w:rsidRDefault="00CC11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1990"/>
    <w:multiLevelType w:val="hybridMultilevel"/>
    <w:tmpl w:val="363609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7B1BED"/>
    <w:multiLevelType w:val="hybridMultilevel"/>
    <w:tmpl w:val="E5C0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8D93DD0"/>
    <w:multiLevelType w:val="hybridMultilevel"/>
    <w:tmpl w:val="CA80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1803323"/>
    <w:multiLevelType w:val="hybridMultilevel"/>
    <w:tmpl w:val="7826B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359"/>
    <w:rsid w:val="001F4A09"/>
    <w:rsid w:val="00232AA0"/>
    <w:rsid w:val="00232F68"/>
    <w:rsid w:val="00300530"/>
    <w:rsid w:val="00362367"/>
    <w:rsid w:val="00365BC2"/>
    <w:rsid w:val="003715BA"/>
    <w:rsid w:val="003A1EA3"/>
    <w:rsid w:val="004F75E2"/>
    <w:rsid w:val="005B211A"/>
    <w:rsid w:val="00655201"/>
    <w:rsid w:val="006A2D15"/>
    <w:rsid w:val="006D622D"/>
    <w:rsid w:val="007979A0"/>
    <w:rsid w:val="00897F73"/>
    <w:rsid w:val="008E7588"/>
    <w:rsid w:val="00CC1181"/>
    <w:rsid w:val="00D83359"/>
    <w:rsid w:val="00DA07E4"/>
    <w:rsid w:val="00EA2E7C"/>
    <w:rsid w:val="00EC6CEA"/>
    <w:rsid w:val="00F6090C"/>
    <w:rsid w:val="00FF6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AA0"/>
    <w:pPr>
      <w:spacing w:after="120" w:line="360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2AA0"/>
    <w:pPr>
      <w:ind w:left="720"/>
      <w:contextualSpacing/>
    </w:pPr>
  </w:style>
  <w:style w:type="paragraph" w:styleId="NoSpacing">
    <w:name w:val="No Spacing"/>
    <w:uiPriority w:val="99"/>
    <w:qFormat/>
    <w:rsid w:val="00F6090C"/>
    <w:rPr>
      <w:lang w:eastAsia="en-US"/>
    </w:rPr>
  </w:style>
  <w:style w:type="table" w:styleId="TableGrid">
    <w:name w:val="Table Grid"/>
    <w:basedOn w:val="TableNormal"/>
    <w:uiPriority w:val="99"/>
    <w:rsid w:val="004F75E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32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32F6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32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32F6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05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0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05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5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05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0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05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157</TotalTime>
  <Pages>11</Pages>
  <Words>2045</Words>
  <Characters>11661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Будинская ООШ</dc:creator>
  <cp:keywords/>
  <dc:description/>
  <cp:lastModifiedBy>user</cp:lastModifiedBy>
  <cp:revision>4</cp:revision>
  <cp:lastPrinted>2001-12-31T22:39:00Z</cp:lastPrinted>
  <dcterms:created xsi:type="dcterms:W3CDTF">2012-12-14T08:09:00Z</dcterms:created>
  <dcterms:modified xsi:type="dcterms:W3CDTF">2001-12-31T22:40:00Z</dcterms:modified>
</cp:coreProperties>
</file>